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A6A3E" w14:textId="72BCBDED" w:rsidR="006B2F86" w:rsidRDefault="00BC4F86" w:rsidP="00E71FC3">
      <w:pPr>
        <w:pStyle w:val="NoSpacing"/>
      </w:pPr>
      <w:r>
        <w:rPr>
          <w:u w:val="single"/>
        </w:rPr>
        <w:t>Nicholas HILL</w:t>
      </w:r>
      <w:r>
        <w:t xml:space="preserve">       (fl.1470-1)</w:t>
      </w:r>
    </w:p>
    <w:p w14:paraId="4DCF1805" w14:textId="3CD56959" w:rsidR="00BC4F86" w:rsidRDefault="00BC4F86" w:rsidP="00E71FC3">
      <w:pPr>
        <w:pStyle w:val="NoSpacing"/>
      </w:pPr>
      <w:r>
        <w:t>of Coventry.</w:t>
      </w:r>
    </w:p>
    <w:p w14:paraId="62374369" w14:textId="7D22094E" w:rsidR="00BC4F86" w:rsidRDefault="00BC4F86" w:rsidP="00E71FC3">
      <w:pPr>
        <w:pStyle w:val="NoSpacing"/>
      </w:pPr>
    </w:p>
    <w:p w14:paraId="1DCBE056" w14:textId="316A0568" w:rsidR="00BC4F86" w:rsidRDefault="00BC4F86" w:rsidP="00E71FC3">
      <w:pPr>
        <w:pStyle w:val="NoSpacing"/>
      </w:pPr>
    </w:p>
    <w:p w14:paraId="4B5E292B" w14:textId="5772FE86" w:rsidR="00BC4F86" w:rsidRDefault="00BC4F86" w:rsidP="00E71FC3">
      <w:pPr>
        <w:pStyle w:val="NoSpacing"/>
      </w:pPr>
      <w:r>
        <w:t xml:space="preserve">         1470-1</w:t>
      </w:r>
      <w:r>
        <w:tab/>
        <w:t>He was paid 13s 4d as a reward for going on the town’s business on</w:t>
      </w:r>
    </w:p>
    <w:p w14:paraId="719B2E86" w14:textId="2AE91135" w:rsidR="00BC4F86" w:rsidRDefault="00BC4F86" w:rsidP="00E71FC3">
      <w:pPr>
        <w:pStyle w:val="NoSpacing"/>
      </w:pPr>
      <w:r>
        <w:tab/>
      </w:r>
      <w:r>
        <w:tab/>
        <w:t xml:space="preserve">various occasions.  (Ricardian </w:t>
      </w:r>
      <w:proofErr w:type="spellStart"/>
      <w:r>
        <w:t>vol.XXIX</w:t>
      </w:r>
      <w:proofErr w:type="spellEnd"/>
      <w:r>
        <w:t xml:space="preserve"> p.89)</w:t>
      </w:r>
    </w:p>
    <w:p w14:paraId="4A45ED14" w14:textId="77A4F566" w:rsidR="00BC4F86" w:rsidRDefault="00BC4F86" w:rsidP="00E71FC3">
      <w:pPr>
        <w:pStyle w:val="NoSpacing"/>
      </w:pPr>
    </w:p>
    <w:p w14:paraId="0E6741CB" w14:textId="2A53C66A" w:rsidR="00BC4F86" w:rsidRDefault="00BC4F86" w:rsidP="00E71FC3">
      <w:pPr>
        <w:pStyle w:val="NoSpacing"/>
      </w:pPr>
    </w:p>
    <w:p w14:paraId="6AEF96CA" w14:textId="1B4D1BA8" w:rsidR="00BC4F86" w:rsidRPr="00BC4F86" w:rsidRDefault="00BC4F86" w:rsidP="00E71FC3">
      <w:pPr>
        <w:pStyle w:val="NoSpacing"/>
      </w:pPr>
      <w:r>
        <w:t>8 November 2019</w:t>
      </w:r>
      <w:bookmarkStart w:id="0" w:name="_GoBack"/>
      <w:bookmarkEnd w:id="0"/>
    </w:p>
    <w:sectPr w:rsidR="00BC4F86" w:rsidRPr="00BC4F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86DD4" w14:textId="77777777" w:rsidR="00BC4F86" w:rsidRDefault="00BC4F86" w:rsidP="00E71FC3">
      <w:pPr>
        <w:spacing w:after="0" w:line="240" w:lineRule="auto"/>
      </w:pPr>
      <w:r>
        <w:separator/>
      </w:r>
    </w:p>
  </w:endnote>
  <w:endnote w:type="continuationSeparator" w:id="0">
    <w:p w14:paraId="2D37B2FB" w14:textId="77777777" w:rsidR="00BC4F86" w:rsidRDefault="00BC4F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3AC8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3E7AD" w14:textId="77777777" w:rsidR="00BC4F86" w:rsidRDefault="00BC4F86" w:rsidP="00E71FC3">
      <w:pPr>
        <w:spacing w:after="0" w:line="240" w:lineRule="auto"/>
      </w:pPr>
      <w:r>
        <w:separator/>
      </w:r>
    </w:p>
  </w:footnote>
  <w:footnote w:type="continuationSeparator" w:id="0">
    <w:p w14:paraId="71C61B3A" w14:textId="77777777" w:rsidR="00BC4F86" w:rsidRDefault="00BC4F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F86"/>
    <w:rsid w:val="001A7C09"/>
    <w:rsid w:val="00577BD5"/>
    <w:rsid w:val="00656CBA"/>
    <w:rsid w:val="006A1F77"/>
    <w:rsid w:val="00733BE7"/>
    <w:rsid w:val="00AB52E8"/>
    <w:rsid w:val="00B16D3F"/>
    <w:rsid w:val="00BB41AC"/>
    <w:rsid w:val="00BC4F8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71BAE"/>
  <w15:chartTrackingRefBased/>
  <w15:docId w15:val="{AECEABA2-9CDB-4BDA-8F8E-45A5C978E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2019-11-08T17:15:00Z</dcterms:created>
  <dcterms:modified xsi:type="dcterms:W3CDTF">2019-11-08T17:18:00Z</dcterms:modified>
</cp:coreProperties>
</file>